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14BA2" w14:textId="77777777" w:rsidR="005C7AFF" w:rsidRPr="00A15430" w:rsidRDefault="00F00313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A15430">
        <w:rPr>
          <w:rFonts w:ascii="Calibri" w:hAnsi="Calibri" w:cs="Calibri"/>
          <w:b/>
          <w:sz w:val="22"/>
          <w:szCs w:val="16"/>
        </w:rPr>
        <w:t>Anexa 10</w:t>
      </w:r>
    </w:p>
    <w:p w14:paraId="425F4FCE" w14:textId="77777777" w:rsidR="006D5DAA" w:rsidRDefault="006D5DAA" w:rsidP="005C7AFF">
      <w:pPr>
        <w:jc w:val="right"/>
        <w:rPr>
          <w:rFonts w:ascii="Calibri" w:hAnsi="Calibri" w:cs="Calibri"/>
          <w:sz w:val="16"/>
          <w:szCs w:val="16"/>
        </w:rPr>
      </w:pPr>
    </w:p>
    <w:p w14:paraId="4A21AEA4" w14:textId="77777777" w:rsidR="00C97BF6" w:rsidRDefault="00C97BF6" w:rsidP="005C7AFF">
      <w:pPr>
        <w:jc w:val="right"/>
        <w:rPr>
          <w:rFonts w:ascii="Calibri" w:hAnsi="Calibri" w:cs="Calibri"/>
          <w:sz w:val="16"/>
          <w:szCs w:val="16"/>
        </w:rPr>
      </w:pPr>
    </w:p>
    <w:p w14:paraId="5D857663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 xml:space="preserve">Notă </w:t>
      </w:r>
    </w:p>
    <w:p w14:paraId="641BAB06" w14:textId="77777777" w:rsidR="006D5DAA" w:rsidRPr="00C15647" w:rsidRDefault="006D5DAA" w:rsidP="006D5DAA">
      <w:pPr>
        <w:jc w:val="center"/>
        <w:rPr>
          <w:rFonts w:ascii="Calibri" w:hAnsi="Calibri" w:cs="Calibri"/>
          <w:b/>
        </w:rPr>
      </w:pPr>
      <w:r w:rsidRPr="00C15647">
        <w:rPr>
          <w:rFonts w:ascii="Calibri" w:hAnsi="Calibri" w:cs="Calibri"/>
          <w:b/>
        </w:rPr>
        <w:t>privind fundamentarea costurilor</w:t>
      </w:r>
    </w:p>
    <w:p w14:paraId="147CF71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191F4AFA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608C1FB3" w14:textId="77777777" w:rsidR="006D5DAA" w:rsidRPr="00C15647" w:rsidRDefault="006D5DAA" w:rsidP="006D5DAA">
      <w:pPr>
        <w:jc w:val="center"/>
        <w:rPr>
          <w:rFonts w:ascii="Calibri" w:hAnsi="Calibri" w:cs="Calibri"/>
          <w:i/>
        </w:rPr>
      </w:pPr>
    </w:p>
    <w:p w14:paraId="7AA90FC8" w14:textId="77777777" w:rsidR="006D5DAA" w:rsidRPr="00C15647" w:rsidRDefault="006D5DAA" w:rsidP="006D5DAA">
      <w:pPr>
        <w:jc w:val="both"/>
        <w:rPr>
          <w:rFonts w:ascii="Calibri" w:hAnsi="Calibri" w:cs="Calibri"/>
          <w:i/>
        </w:rPr>
      </w:pPr>
      <w:r w:rsidRPr="00C15647">
        <w:rPr>
          <w:rFonts w:ascii="Calibri" w:hAnsi="Calibri" w:cs="Calibri"/>
          <w:i/>
        </w:rPr>
        <w:t xml:space="preserve">Acest model se va completa de către proiectant </w:t>
      </w:r>
      <w:r w:rsidR="00083C36">
        <w:rPr>
          <w:rFonts w:ascii="Calibri" w:hAnsi="Calibri" w:cs="Calibri"/>
          <w:i/>
        </w:rPr>
        <w:t>ș</w:t>
      </w:r>
      <w:r w:rsidRPr="00C15647">
        <w:rPr>
          <w:rFonts w:ascii="Calibri" w:hAnsi="Calibri" w:cs="Calibri"/>
          <w:i/>
        </w:rPr>
        <w:t xml:space="preserve">i se va data, semna și ștampila </w:t>
      </w:r>
    </w:p>
    <w:p w14:paraId="42CF723A" w14:textId="77777777" w:rsidR="006D5DAA" w:rsidRPr="00C15647" w:rsidRDefault="006D5DAA" w:rsidP="006D5DAA">
      <w:pPr>
        <w:rPr>
          <w:rFonts w:ascii="Calibri" w:hAnsi="Calibri" w:cs="Calibri"/>
        </w:rPr>
      </w:pPr>
    </w:p>
    <w:p w14:paraId="2B5DFD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În cadrul proiectului nr. ............. </w:t>
      </w:r>
      <w:r w:rsidRPr="00C15647">
        <w:rPr>
          <w:rFonts w:ascii="Calibri" w:hAnsi="Calibri" w:cs="Calibri"/>
          <w:i/>
        </w:rPr>
        <w:t>(nr proiect- DALI/SF/PT)</w:t>
      </w:r>
      <w:r w:rsidRPr="00C15647">
        <w:rPr>
          <w:rFonts w:ascii="Calibri" w:hAnsi="Calibri" w:cs="Calibri"/>
        </w:rPr>
        <w:t>,  cu titlul ........................................................................ (</w:t>
      </w:r>
      <w:r w:rsidRPr="00C15647">
        <w:rPr>
          <w:rFonts w:ascii="Calibri" w:hAnsi="Calibri" w:cs="Calibri"/>
          <w:i/>
        </w:rPr>
        <w:t>titlul proiectului)</w:t>
      </w:r>
      <w:r w:rsidRPr="00C15647">
        <w:rPr>
          <w:rFonts w:ascii="Calibri" w:hAnsi="Calibri" w:cs="Calibri"/>
        </w:rPr>
        <w:t>, solicitant ...................................</w:t>
      </w:r>
      <w:r w:rsidRPr="00C15647">
        <w:rPr>
          <w:rFonts w:ascii="Calibri" w:hAnsi="Calibri" w:cs="Calibri"/>
          <w:i/>
        </w:rPr>
        <w:t xml:space="preserve">(denumire solicitant), </w:t>
      </w:r>
      <w:r w:rsidRPr="00C15647">
        <w:rPr>
          <w:rFonts w:ascii="Calibri" w:hAnsi="Calibri" w:cs="Calibri"/>
        </w:rPr>
        <w:t>sunt propuse lucrări/echipamente/dotări/servicii, ale căror costuri au fost stabilite după cum urmează:</w:t>
      </w:r>
    </w:p>
    <w:p w14:paraId="4FD6D150" w14:textId="77777777" w:rsidR="006D5DAA" w:rsidRPr="00C15647" w:rsidRDefault="006D5DAA" w:rsidP="006D5DAA">
      <w:pPr>
        <w:rPr>
          <w:rFonts w:ascii="Calibri" w:hAnsi="Calibri" w:cs="Calibri"/>
          <w:i/>
        </w:rPr>
      </w:pPr>
    </w:p>
    <w:p w14:paraId="7F28D821" w14:textId="77777777" w:rsidR="006D5DAA" w:rsidRPr="00C15647" w:rsidRDefault="006D5DAA" w:rsidP="006D5DAA">
      <w:pPr>
        <w:rPr>
          <w:rFonts w:ascii="Calibri" w:hAnsi="Calibri" w:cs="Calibri"/>
          <w:b/>
          <w:bCs/>
        </w:rPr>
      </w:pPr>
      <w:r w:rsidRPr="00C15647">
        <w:rPr>
          <w:rFonts w:ascii="Calibri" w:hAnsi="Calibri" w:cs="Calibri"/>
          <w:i/>
        </w:rPr>
        <w:t xml:space="preserve"> </w:t>
      </w:r>
    </w:p>
    <w:p w14:paraId="5CF863AC" w14:textId="77777777" w:rsidR="006D5DAA" w:rsidRPr="00C15647" w:rsidRDefault="006D5DAA" w:rsidP="006D5DAA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78"/>
      </w:tblGrid>
      <w:tr w:rsidR="006D5DAA" w:rsidRPr="00C15647" w14:paraId="6D7154EA" w14:textId="77777777" w:rsidTr="00C15647">
        <w:tc>
          <w:tcPr>
            <w:tcW w:w="4644" w:type="dxa"/>
            <w:shd w:val="clear" w:color="auto" w:fill="auto"/>
            <w:vAlign w:val="center"/>
          </w:tcPr>
          <w:p w14:paraId="401496B9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Categorie de lucrări/ echipamente/servicii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70E71DDB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C15647">
              <w:rPr>
                <w:rFonts w:ascii="Calibri" w:eastAsia="MS Mincho" w:hAnsi="Calibri" w:cs="Calibri"/>
                <w:b/>
                <w:bCs/>
              </w:rPr>
              <w:t>Documente justificative care stau la baza stabilirii costului aferent*</w:t>
            </w:r>
          </w:p>
        </w:tc>
      </w:tr>
      <w:tr w:rsidR="006D5DAA" w:rsidRPr="00C15647" w14:paraId="680E335A" w14:textId="77777777" w:rsidTr="00C15647">
        <w:tc>
          <w:tcPr>
            <w:tcW w:w="4644" w:type="dxa"/>
            <w:shd w:val="clear" w:color="auto" w:fill="auto"/>
            <w:vAlign w:val="center"/>
          </w:tcPr>
          <w:p w14:paraId="2FD386AD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0E26374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FA6E384" w14:textId="77777777" w:rsidTr="00C15647">
        <w:tc>
          <w:tcPr>
            <w:tcW w:w="4644" w:type="dxa"/>
            <w:shd w:val="clear" w:color="auto" w:fill="auto"/>
            <w:vAlign w:val="center"/>
          </w:tcPr>
          <w:p w14:paraId="03D4F83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1C42F467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  <w:tr w:rsidR="006D5DAA" w:rsidRPr="00C15647" w14:paraId="4670B388" w14:textId="77777777" w:rsidTr="00C15647">
        <w:tc>
          <w:tcPr>
            <w:tcW w:w="4644" w:type="dxa"/>
            <w:shd w:val="clear" w:color="auto" w:fill="auto"/>
            <w:vAlign w:val="center"/>
          </w:tcPr>
          <w:p w14:paraId="50731F76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6B8AC9E8" w14:textId="77777777" w:rsidR="006D5DAA" w:rsidRPr="00C15647" w:rsidRDefault="006D5DAA" w:rsidP="00C15647">
            <w:pPr>
              <w:jc w:val="center"/>
              <w:rPr>
                <w:rFonts w:ascii="Calibri" w:eastAsia="MS Mincho" w:hAnsi="Calibri" w:cs="Calibri"/>
                <w:b/>
                <w:bCs/>
              </w:rPr>
            </w:pPr>
          </w:p>
        </w:tc>
      </w:tr>
    </w:tbl>
    <w:p w14:paraId="6CA431C2" w14:textId="77777777" w:rsidR="006D5DAA" w:rsidRPr="00C15647" w:rsidRDefault="006D5DAA" w:rsidP="006D5DAA">
      <w:pPr>
        <w:rPr>
          <w:rFonts w:ascii="Calibri" w:hAnsi="Calibri" w:cs="Calibri"/>
        </w:rPr>
      </w:pPr>
    </w:p>
    <w:p w14:paraId="7215D902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33138B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181920B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 xml:space="preserve">............................ </w:t>
      </w:r>
      <w:r w:rsidRPr="00C15647">
        <w:rPr>
          <w:rFonts w:ascii="Calibri" w:hAnsi="Calibri" w:cs="Calibri"/>
          <w:i/>
        </w:rPr>
        <w:t>(denumire proiectant)</w:t>
      </w:r>
      <w:r w:rsidRPr="00C15647">
        <w:rPr>
          <w:rFonts w:ascii="Calibri" w:hAnsi="Calibri" w:cs="Calibri"/>
        </w:rPr>
        <w:t xml:space="preserve"> certific corectitudinea datelor prezentate mai sus.</w:t>
      </w:r>
    </w:p>
    <w:p w14:paraId="62CC5B9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4E31835" w14:textId="77777777" w:rsidR="006D5DAA" w:rsidRDefault="006D5DAA" w:rsidP="006D5DAA">
      <w:pPr>
        <w:jc w:val="both"/>
        <w:rPr>
          <w:rFonts w:ascii="Calibri" w:hAnsi="Calibri" w:cs="Calibri"/>
        </w:rPr>
      </w:pPr>
    </w:p>
    <w:p w14:paraId="5899A3D7" w14:textId="77777777" w:rsidR="00C97BF6" w:rsidRPr="00C15647" w:rsidRDefault="00C97BF6" w:rsidP="006D5DAA">
      <w:pPr>
        <w:jc w:val="both"/>
        <w:rPr>
          <w:rFonts w:ascii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6D5DAA" w:rsidRPr="00C15647" w14:paraId="098965E0" w14:textId="77777777" w:rsidTr="00C15647">
        <w:tc>
          <w:tcPr>
            <w:tcW w:w="4703" w:type="dxa"/>
            <w:shd w:val="clear" w:color="auto" w:fill="auto"/>
          </w:tcPr>
          <w:p w14:paraId="272498D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>Semnătură proiectant</w:t>
            </w:r>
          </w:p>
          <w:p w14:paraId="42079BE3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38F42703" w14:textId="36514CD4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  <w:r w:rsidRPr="00C15647">
              <w:rPr>
                <w:rFonts w:ascii="Calibri" w:eastAsia="MS Mincho" w:hAnsi="Calibri" w:cs="Calibri"/>
              </w:rPr>
              <w:t xml:space="preserve">                                                 </w:t>
            </w:r>
            <w:r w:rsidR="00B45881">
              <w:rPr>
                <w:rFonts w:ascii="Calibri" w:eastAsia="MS Mincho" w:hAnsi="Calibri" w:cs="Calibri"/>
              </w:rPr>
              <w:t xml:space="preserve">      </w:t>
            </w:r>
            <w:r w:rsidRPr="00C15647">
              <w:rPr>
                <w:rFonts w:ascii="Calibri" w:eastAsia="MS Mincho" w:hAnsi="Calibri" w:cs="Calibri"/>
              </w:rPr>
              <w:t>Data:</w:t>
            </w:r>
          </w:p>
        </w:tc>
      </w:tr>
      <w:tr w:rsidR="006D5DAA" w:rsidRPr="00C15647" w14:paraId="51E10262" w14:textId="77777777" w:rsidTr="00C15647">
        <w:trPr>
          <w:trHeight w:val="245"/>
        </w:trPr>
        <w:tc>
          <w:tcPr>
            <w:tcW w:w="4703" w:type="dxa"/>
            <w:shd w:val="clear" w:color="auto" w:fill="auto"/>
          </w:tcPr>
          <w:p w14:paraId="7715F64C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  <w:tc>
          <w:tcPr>
            <w:tcW w:w="4703" w:type="dxa"/>
            <w:shd w:val="clear" w:color="auto" w:fill="auto"/>
          </w:tcPr>
          <w:p w14:paraId="2096BD18" w14:textId="77777777" w:rsidR="006D5DAA" w:rsidRPr="00C15647" w:rsidRDefault="006D5DAA" w:rsidP="00C15647">
            <w:pPr>
              <w:jc w:val="both"/>
              <w:rPr>
                <w:rFonts w:ascii="Calibri" w:eastAsia="MS Mincho" w:hAnsi="Calibri" w:cs="Calibri"/>
              </w:rPr>
            </w:pPr>
          </w:p>
        </w:tc>
      </w:tr>
    </w:tbl>
    <w:p w14:paraId="6F31C7E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3CE3943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977AB75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4B41B576" w14:textId="77777777" w:rsidR="009E1179" w:rsidRPr="00C15647" w:rsidRDefault="009E1179" w:rsidP="006D5DAA">
      <w:pPr>
        <w:jc w:val="both"/>
        <w:rPr>
          <w:rFonts w:ascii="Calibri" w:hAnsi="Calibri" w:cs="Calibri"/>
        </w:rPr>
      </w:pPr>
    </w:p>
    <w:p w14:paraId="32DB5ACA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2436D8F1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672D5C0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231825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50631E99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0599B43E" w14:textId="77777777" w:rsidR="006D5DAA" w:rsidRPr="00C15647" w:rsidRDefault="006D5DAA" w:rsidP="006D5DAA">
      <w:pPr>
        <w:jc w:val="both"/>
        <w:rPr>
          <w:rFonts w:ascii="Calibri" w:hAnsi="Calibri" w:cs="Calibri"/>
        </w:rPr>
      </w:pPr>
    </w:p>
    <w:p w14:paraId="74A46E22" w14:textId="77777777" w:rsidR="006D5DAA" w:rsidRPr="00C15647" w:rsidRDefault="006D5DAA" w:rsidP="006D5DAA">
      <w:pPr>
        <w:jc w:val="both"/>
        <w:rPr>
          <w:rFonts w:ascii="Calibri" w:hAnsi="Calibri" w:cs="Calibri"/>
        </w:rPr>
      </w:pPr>
      <w:r w:rsidRPr="00C15647">
        <w:rPr>
          <w:rFonts w:ascii="Calibri" w:hAnsi="Calibri" w:cs="Calibri"/>
        </w:rPr>
        <w:t>*se vor înscrie și atașa oferte de preț echipamente, liste de cantități și prețuri unitare provenite din surse verificabile și obiective, care au stat la baza stabilirii prețurilor</w:t>
      </w:r>
    </w:p>
    <w:sectPr w:rsidR="006D5DAA" w:rsidRPr="00C15647" w:rsidSect="00E316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23344" w14:textId="77777777" w:rsidR="006E4BCE" w:rsidRDefault="006E4BCE">
      <w:r>
        <w:separator/>
      </w:r>
    </w:p>
  </w:endnote>
  <w:endnote w:type="continuationSeparator" w:id="0">
    <w:p w14:paraId="78E8B19D" w14:textId="77777777" w:rsidR="006E4BCE" w:rsidRDefault="006E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B55EF" w14:textId="77777777" w:rsidR="00C97BF6" w:rsidRDefault="00C97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0EF83A4B" w14:textId="77777777">
      <w:trPr>
        <w:cantSplit/>
        <w:trHeight w:hRule="exact" w:val="340"/>
        <w:hidden/>
      </w:trPr>
      <w:tc>
        <w:tcPr>
          <w:tcW w:w="9210" w:type="dxa"/>
        </w:tcPr>
        <w:p w14:paraId="22396584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63E111B5" w14:textId="77777777" w:rsidR="00F12E7F" w:rsidRDefault="004D7379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77068BE2" wp14:editId="513147B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97054" wp14:editId="1B77247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C125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4BF2D9E" wp14:editId="7545E34E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F23C8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2E3088" wp14:editId="28089B5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79F1A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2E37B58F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A3D0365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D3CFCF9" wp14:editId="57C1D384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712B03" w14:textId="77777777" w:rsidR="002B3BB9" w:rsidRDefault="002B3BB9">
    <w:pPr>
      <w:pStyle w:val="Footer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D9B8F" w14:textId="77777777" w:rsidR="00072DDE" w:rsidRDefault="004D7379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B0BC5CD" wp14:editId="0DB04C4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6BDF25" wp14:editId="285C589F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25CD5A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9C09EDB" wp14:editId="6D9B224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B5460A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737E0AA0" wp14:editId="456A956F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183F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B219B09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3459A89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24F3A02A" wp14:editId="315420C2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E812A" w14:textId="77777777" w:rsidR="006E4BCE" w:rsidRDefault="006E4BCE">
      <w:r>
        <w:separator/>
      </w:r>
    </w:p>
  </w:footnote>
  <w:footnote w:type="continuationSeparator" w:id="0">
    <w:p w14:paraId="6FBE9A79" w14:textId="77777777" w:rsidR="006E4BCE" w:rsidRDefault="006E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236F4" w14:textId="0C2F7475" w:rsidR="00C97BF6" w:rsidRDefault="00C97BF6">
    <w:pPr>
      <w:pStyle w:val="Header"/>
    </w:pPr>
    <w:r>
      <w:rPr>
        <w:noProof/>
      </w:rPr>
      <w:pict w14:anchorId="3C54618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75719" o:spid="_x0000_s7170" type="#_x0000_t136" style="position:absolute;margin-left:0;margin-top:0;width:598.55pt;height:74.8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68A14" w14:textId="03726590" w:rsidR="002B3BB9" w:rsidRPr="00851382" w:rsidRDefault="00C97BF6">
    <w:pPr>
      <w:pStyle w:val="Header"/>
      <w:rPr>
        <w:color w:val="999999"/>
      </w:rPr>
    </w:pPr>
    <w:r>
      <w:rPr>
        <w:noProof/>
      </w:rPr>
      <w:pict w14:anchorId="1118E7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75720" o:spid="_x0000_s7171" type="#_x0000_t136" style="position:absolute;margin-left:0;margin-top:0;width:598.55pt;height:74.8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4D7379"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74DCDFD" wp14:editId="5EE44A6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9807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6742A587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9E117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C79C5" w14:textId="004704B8" w:rsidR="002B3BB9" w:rsidRDefault="00C97BF6">
    <w:pPr>
      <w:pStyle w:val="Header"/>
      <w:tabs>
        <w:tab w:val="clear" w:pos="4536"/>
        <w:tab w:val="clear" w:pos="9072"/>
        <w:tab w:val="left" w:pos="6473"/>
      </w:tabs>
    </w:pPr>
    <w:r>
      <w:rPr>
        <w:noProof/>
      </w:rPr>
      <w:pict w14:anchorId="0AE4A2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875718" o:spid="_x0000_s7169" type="#_x0000_t136" style="position:absolute;margin-left:0;margin-top:0;width:598.55pt;height:74.8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 PUBLICA"/>
        </v:shape>
      </w:pict>
    </w:r>
    <w:r w:rsidR="004D7379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41DC60EB" wp14:editId="3E7EFBC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379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288DC40E" wp14:editId="61A720DB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7379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63A44E3E" wp14:editId="315A94D0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000179">
    <w:abstractNumId w:val="1"/>
  </w:num>
  <w:num w:numId="2" w16cid:durableId="991720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7172"/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83C36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76CFE"/>
    <w:rsid w:val="003E2E03"/>
    <w:rsid w:val="00474F02"/>
    <w:rsid w:val="004D7379"/>
    <w:rsid w:val="00523BEA"/>
    <w:rsid w:val="005A6B00"/>
    <w:rsid w:val="005C21C9"/>
    <w:rsid w:val="005C7AFF"/>
    <w:rsid w:val="00643AC4"/>
    <w:rsid w:val="006B79B9"/>
    <w:rsid w:val="006D5DAA"/>
    <w:rsid w:val="006E4BCE"/>
    <w:rsid w:val="006F14B9"/>
    <w:rsid w:val="007209E0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E1179"/>
    <w:rsid w:val="009F711B"/>
    <w:rsid w:val="00A06DE4"/>
    <w:rsid w:val="00A15430"/>
    <w:rsid w:val="00AE4990"/>
    <w:rsid w:val="00B15233"/>
    <w:rsid w:val="00B45881"/>
    <w:rsid w:val="00BD3175"/>
    <w:rsid w:val="00C05C7A"/>
    <w:rsid w:val="00C15647"/>
    <w:rsid w:val="00C82AD1"/>
    <w:rsid w:val="00C916A3"/>
    <w:rsid w:val="00C97BF6"/>
    <w:rsid w:val="00CC6C98"/>
    <w:rsid w:val="00D22014"/>
    <w:rsid w:val="00D94812"/>
    <w:rsid w:val="00DD113C"/>
    <w:rsid w:val="00E31672"/>
    <w:rsid w:val="00E753B1"/>
    <w:rsid w:val="00EF25AA"/>
    <w:rsid w:val="00EF6CD7"/>
    <w:rsid w:val="00F00313"/>
    <w:rsid w:val="00F12E7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2"/>
    <o:shapelayout v:ext="edit">
      <o:idmap v:ext="edit" data="1"/>
    </o:shapelayout>
  </w:shapeDefaults>
  <w:decimalSymbol w:val=","/>
  <w:listSeparator w:val=";"/>
  <w14:docId w14:val="790B5E0D"/>
  <w15:chartTrackingRefBased/>
  <w15:docId w15:val="{5C3A8EED-BD73-41A6-8C71-E61544F15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table" w:styleId="TableGrid">
    <w:name w:val="Table Grid"/>
    <w:basedOn w:val="TableNormal"/>
    <w:uiPriority w:val="59"/>
    <w:rsid w:val="006D5DAA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BD1FC-323B-4208-A28E-131AAA6C0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1</TotalTime>
  <Pages>1</Pages>
  <Words>102</Words>
  <Characters>893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994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4</cp:revision>
  <cp:lastPrinted>2022-03-29T08:07:00Z</cp:lastPrinted>
  <dcterms:created xsi:type="dcterms:W3CDTF">2023-08-09T11:22:00Z</dcterms:created>
  <dcterms:modified xsi:type="dcterms:W3CDTF">2026-04-16T13:21:00Z</dcterms:modified>
</cp:coreProperties>
</file>